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8DFE594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266B8E63"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37F18FE6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263C111B"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EEFA70E" w14:textId="1EB009DF"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37C35FF4"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B60D3F"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2F55492B"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14:paraId="33C54BA3" w14:textId="1A1484A8" w:rsidR="003F56A0" w:rsidRPr="00736E78" w:rsidRDefault="00087A42" w:rsidP="001202FC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 w:rsidR="0013131A">
              <w:rPr>
                <w:rFonts w:eastAsia="MS Mincho"/>
                <w:lang w:eastAsia="ja-JP"/>
              </w:rPr>
              <w:t xml:space="preserve"> </w:t>
            </w:r>
            <w:r w:rsidR="0013131A" w:rsidRPr="0013131A">
              <w:rPr>
                <w:rFonts w:eastAsia="MS Mincho"/>
                <w:lang w:eastAsia="ja-JP"/>
              </w:rPr>
              <w:t>mari.melander@telekom.de</w:t>
            </w:r>
          </w:p>
          <w:p w14:paraId="3D9A6F26" w14:textId="2FF646F7"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5BF5CE89"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401" w14:textId="7B8FD542" w:rsidR="0058060A" w:rsidRDefault="004E3FA1" w:rsidP="00A645DB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 w:rsidR="009A3526"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 w:rsidR="00A645DB">
              <w:rPr>
                <w:rFonts w:eastAsia="MS Mincho"/>
                <w:lang w:eastAsia="ja-JP"/>
              </w:rPr>
              <w:t>3GPP SA6</w:t>
            </w:r>
          </w:p>
          <w:p w14:paraId="07DB7ABE" w14:textId="12402393" w:rsidR="00A645DB" w:rsidRPr="00C01CB0" w:rsidRDefault="0058440F" w:rsidP="00A645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</w:t>
            </w:r>
            <w:r w:rsidR="00A645DB">
              <w:rPr>
                <w:rFonts w:eastAsia="MS Mincho"/>
                <w:lang w:eastAsia="ja-JP"/>
              </w:rPr>
              <w:t xml:space="preserve"> SA2</w:t>
            </w:r>
            <w:r w:rsidR="00087A42">
              <w:rPr>
                <w:rFonts w:eastAsia="MS Mincho"/>
                <w:lang w:eastAsia="ja-JP"/>
              </w:rPr>
              <w:t>, SA3, RAN 3</w:t>
            </w:r>
            <w:r>
              <w:rPr>
                <w:rFonts w:eastAsia="MS Mincho"/>
                <w:lang w:eastAsia="ja-JP"/>
              </w:rPr>
              <w:t xml:space="preserve"> and SA5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br w:type="page"/>
      </w: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0" w:name="_MON_1603151499"/>
    <w:bookmarkEnd w:id="0"/>
    <w:p w14:paraId="0AB1275A" w14:textId="00150457"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4.1pt;height:48.6pt" o:ole="">
            <v:imagedata r:id="rId15" o:title=""/>
          </v:shape>
          <o:OLEObject Type="Embed" ProgID="Word.Document.12" ShapeID="_x0000_i1027" DrawAspect="Icon" ObjectID="_1603151525" r:id="rId16">
            <o:FieldCodes>\s</o:FieldCodes>
          </o:OLEObject>
        </w:object>
      </w:r>
      <w:bookmarkStart w:id="1" w:name="_GoBack"/>
      <w:bookmarkEnd w:id="1"/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</w:t>
      </w:r>
      <w:proofErr w:type="gramStart"/>
      <w:r w:rsidR="000D20C4">
        <w:rPr>
          <w:lang w:eastAsia="en-US" w:bidi="bn-BD"/>
        </w:rPr>
        <w:t xml:space="preserve">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>GSMA</w:t>
      </w:r>
      <w:proofErr w:type="gramEnd"/>
      <w:r w:rsidR="00F90AA7">
        <w:rPr>
          <w:lang w:eastAsia="en-US" w:bidi="bn-BD"/>
        </w:rPr>
        <w:t xml:space="preserve">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1294F" w14:textId="77777777" w:rsidR="00C057C7" w:rsidRDefault="00C057C7">
      <w:r>
        <w:separator/>
      </w:r>
    </w:p>
    <w:p w14:paraId="3B7A892D" w14:textId="77777777" w:rsidR="00C057C7" w:rsidRDefault="00C057C7"/>
    <w:p w14:paraId="66ED5624" w14:textId="77777777" w:rsidR="00C057C7" w:rsidRDefault="00C057C7"/>
    <w:p w14:paraId="3A0E9844" w14:textId="77777777" w:rsidR="00C057C7" w:rsidRDefault="00C057C7"/>
    <w:p w14:paraId="5CF445D6" w14:textId="77777777" w:rsidR="00C057C7" w:rsidRDefault="00C057C7"/>
    <w:p w14:paraId="22281A7B" w14:textId="77777777" w:rsidR="00C057C7" w:rsidRDefault="00C057C7"/>
    <w:p w14:paraId="778C9E32" w14:textId="77777777" w:rsidR="00C057C7" w:rsidRDefault="00C057C7"/>
    <w:p w14:paraId="689DE93C" w14:textId="77777777" w:rsidR="00C057C7" w:rsidRDefault="00C057C7"/>
    <w:p w14:paraId="0D09936B" w14:textId="77777777" w:rsidR="00C057C7" w:rsidRDefault="00C057C7"/>
  </w:endnote>
  <w:endnote w:type="continuationSeparator" w:id="0">
    <w:p w14:paraId="33867E9E" w14:textId="77777777" w:rsidR="00C057C7" w:rsidRDefault="00C057C7">
      <w:r>
        <w:continuationSeparator/>
      </w:r>
    </w:p>
    <w:p w14:paraId="49B4406D" w14:textId="77777777" w:rsidR="00C057C7" w:rsidRDefault="00C057C7"/>
    <w:p w14:paraId="231864F3" w14:textId="77777777" w:rsidR="00C057C7" w:rsidRDefault="00C057C7"/>
    <w:p w14:paraId="79E57F76" w14:textId="77777777" w:rsidR="00C057C7" w:rsidRDefault="00C057C7"/>
    <w:p w14:paraId="7457D31E" w14:textId="77777777" w:rsidR="00C057C7" w:rsidRDefault="00C057C7"/>
    <w:p w14:paraId="684B0C79" w14:textId="77777777" w:rsidR="00C057C7" w:rsidRDefault="00C057C7"/>
    <w:p w14:paraId="222A716C" w14:textId="77777777" w:rsidR="00C057C7" w:rsidRDefault="00C057C7"/>
    <w:p w14:paraId="514E128D" w14:textId="77777777" w:rsidR="00C057C7" w:rsidRDefault="00C057C7"/>
    <w:p w14:paraId="3B2A8EA7" w14:textId="77777777" w:rsidR="00C057C7" w:rsidRDefault="00C05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5C6D0" w14:textId="77777777" w:rsidR="00C057C7" w:rsidRDefault="00C057C7">
      <w:r>
        <w:separator/>
      </w:r>
    </w:p>
    <w:p w14:paraId="0838E971" w14:textId="77777777" w:rsidR="00C057C7" w:rsidRDefault="00C057C7"/>
    <w:p w14:paraId="0A60394B" w14:textId="77777777" w:rsidR="00C057C7" w:rsidRDefault="00C057C7"/>
    <w:p w14:paraId="2882B04A" w14:textId="77777777" w:rsidR="00C057C7" w:rsidRDefault="00C057C7"/>
    <w:p w14:paraId="38B1C9A5" w14:textId="77777777" w:rsidR="00C057C7" w:rsidRDefault="00C057C7"/>
    <w:p w14:paraId="179192B7" w14:textId="77777777" w:rsidR="00C057C7" w:rsidRDefault="00C057C7"/>
    <w:p w14:paraId="46B62CCE" w14:textId="77777777" w:rsidR="00C057C7" w:rsidRDefault="00C057C7"/>
    <w:p w14:paraId="55E1A8C3" w14:textId="77777777" w:rsidR="00C057C7" w:rsidRDefault="00C057C7"/>
    <w:p w14:paraId="4D141715" w14:textId="77777777" w:rsidR="00C057C7" w:rsidRDefault="00C057C7"/>
  </w:footnote>
  <w:footnote w:type="continuationSeparator" w:id="0">
    <w:p w14:paraId="52EE1ABD" w14:textId="77777777" w:rsidR="00C057C7" w:rsidRDefault="00C057C7">
      <w:r>
        <w:continuationSeparator/>
      </w:r>
    </w:p>
    <w:p w14:paraId="1384A745" w14:textId="77777777" w:rsidR="00C057C7" w:rsidRDefault="00C057C7"/>
    <w:p w14:paraId="6311B70A" w14:textId="77777777" w:rsidR="00C057C7" w:rsidRDefault="00C057C7"/>
    <w:p w14:paraId="39A7E495" w14:textId="77777777" w:rsidR="00C057C7" w:rsidRDefault="00C057C7"/>
    <w:p w14:paraId="78F8FBD2" w14:textId="77777777" w:rsidR="00C057C7" w:rsidRDefault="00C057C7"/>
    <w:p w14:paraId="02E1A360" w14:textId="77777777" w:rsidR="00C057C7" w:rsidRDefault="00C057C7"/>
    <w:p w14:paraId="2545458F" w14:textId="77777777" w:rsidR="00C057C7" w:rsidRDefault="00C057C7"/>
    <w:p w14:paraId="6D8A54D1" w14:textId="77777777" w:rsidR="00C057C7" w:rsidRDefault="00C057C7"/>
    <w:p w14:paraId="6EE4CCE9" w14:textId="77777777" w:rsidR="00C057C7" w:rsidRDefault="00C057C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9F5E45"/>
    <w:multiLevelType w:val="multilevel"/>
    <w:tmpl w:val="78A6114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GSMABodytex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Titlelabel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TOC7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4878"/>
    <w:multiLevelType w:val="multilevel"/>
    <w:tmpl w:val="7B2CD562"/>
    <w:lvl w:ilvl="0">
      <w:start w:val="1"/>
      <w:numFmt w:val="decimal"/>
      <w:pStyle w:val="DocumentHistory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Hyperlink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BullletsubChar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 w15:restartNumberingAfterBreak="0">
    <w:nsid w:val="40803CD9"/>
    <w:multiLevelType w:val="multilevel"/>
    <w:tmpl w:val="73D2A28A"/>
    <w:lvl w:ilvl="0">
      <w:start w:val="1"/>
      <w:numFmt w:val="decimal"/>
      <w:pStyle w:val="AnnexH2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nnexH3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AnnexH1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NormalWeb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697AD4C6-61DE-4927-8E7C-490A7091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51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3912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Javier Sendin</cp:lastModifiedBy>
  <cp:revision>10</cp:revision>
  <cp:lastPrinted>2006-09-14T07:39:00Z</cp:lastPrinted>
  <dcterms:created xsi:type="dcterms:W3CDTF">2018-11-08T01:16:00Z</dcterms:created>
  <dcterms:modified xsi:type="dcterms:W3CDTF">2018-11-08T03:05:00Z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